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526EAA3A" w14:textId="77777777" w:rsidR="00165E0F" w:rsidRDefault="00165E0F" w:rsidP="00165E0F">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t>4301-0013/2022</w:t>
      </w:r>
    </w:p>
    <w:p w14:paraId="7A854424" w14:textId="77777777" w:rsidR="00165E0F" w:rsidRDefault="00165E0F" w:rsidP="00165E0F">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2022-316</w:t>
      </w:r>
    </w:p>
    <w:p w14:paraId="65940772" w14:textId="77777777" w:rsidR="00165E0F" w:rsidRDefault="00165E0F" w:rsidP="00165E0F">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22.11.2022</w:t>
      </w:r>
    </w:p>
    <w:p w14:paraId="45D36D12" w14:textId="77777777" w:rsidR="005F42C1" w:rsidRPr="00A32CB3" w:rsidRDefault="005F42C1" w:rsidP="005F42C1">
      <w:pPr>
        <w:rPr>
          <w:rFonts w:cs="Arial"/>
        </w:rPr>
      </w:pPr>
      <w:bookmarkStart w:id="0" w:name="_GoBack"/>
      <w:bookmarkEnd w:id="0"/>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5E0F">
        <w:rPr>
          <w:rFonts w:ascii="Arial" w:hAnsi="Arial" w:cs="Arial"/>
          <w:sz w:val="22"/>
          <w:szCs w:val="22"/>
        </w:rPr>
      </w:r>
      <w:r w:rsidR="00165E0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lastRenderedPageBreak/>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lastRenderedPageBreak/>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F6B950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30C029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272C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272C5">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33F3F98-BC2E-42C8-9B81-1AD59F5F0158}">
  <ds:schemaRefs>
    <ds:schemaRef ds:uri="http://schemas.openxmlformats.org/package/2006/metadata/core-properties"/>
    <ds:schemaRef ds:uri="http://purl.org/dc/elements/1.1/"/>
    <ds:schemaRef ds:uri="6a4cc071-bd85-44c5-acc7-68a9b922d49c"/>
    <ds:schemaRef ds:uri="http://schemas.microsoft.com/office/2006/metadata/properties"/>
    <ds:schemaRef ds:uri="http://purl.org/dc/terms/"/>
    <ds:schemaRef ds:uri="2d71791d-4b08-4651-a8aa-c7bfc8b3429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C3918CD-56EC-44EB-9B8B-81F82129F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D56DC-94AB-4EB8-B0A5-7CFAE1690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TotalTime>
  <Pages>3</Pages>
  <Words>533</Words>
  <Characters>3606</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4</cp:revision>
  <cp:lastPrinted>2016-06-20T06:32:00Z</cp:lastPrinted>
  <dcterms:created xsi:type="dcterms:W3CDTF">2018-08-07T08:37:00Z</dcterms:created>
  <dcterms:modified xsi:type="dcterms:W3CDTF">2022-12-13T14:23:00Z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